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9E6341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9E6341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9E634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9E634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9E634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9E634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9E634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9E6341" w:rsidRPr="009E6341">
          <w:rPr>
            <w:b w:val="0"/>
          </w:rPr>
          <w:t xml:space="preserve"> 07143/054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9E6341" w:rsidP="00232C8F">
            <w:r>
              <w:t>Инструктор по лечебной физкультуре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9E6341" w:rsidP="00232C8F">
            <w:r>
              <w:t>23153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9E6341" w:rsidRPr="009E6341">
          <w:rPr>
            <w:rStyle w:val="aa"/>
          </w:rPr>
          <w:t xml:space="preserve"> Кабинет по лечебной физкультуре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9E6341" w:rsidRPr="009E6341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9E6341" w:rsidRPr="009E6341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9E6341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9E6341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9E6341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9E6341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9E6341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9E6341" w:rsidP="00C31869">
            <w:pPr>
              <w:jc w:val="center"/>
            </w:pPr>
            <w:r>
              <w:t>015-415-033 00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9E6341" w:rsidRPr="009E6341">
          <w:rPr>
            <w:rStyle w:val="aa"/>
          </w:rPr>
          <w:t xml:space="preserve"> Спортивный инвентарь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9E6341" w:rsidRPr="009E6341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9E634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E634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E634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9E6341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9E634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E634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9E634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E634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E634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9E634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E634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E634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9E634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E634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E634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9E634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E634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E634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9E634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E634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E634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9E634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E634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E634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9E6341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9E634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E634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E634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9E634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E634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E634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9E634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E634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E634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9E6341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9E634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E634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9E6341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9E6341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9E634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E634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9E6341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9E634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E634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9E6341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9E634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E6341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F58F5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F58F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E6341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F58F5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F58F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E6341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F58F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F58F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E6341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F58F5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F58F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E634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F58F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F58F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E634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F58F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F58F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E6341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F58F5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F58F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4E66F9" w:rsidRPr="004E66F9">
          <w:rPr>
            <w:i/>
            <w:u w:val="single"/>
          </w:rPr>
          <w:t>1. Рекомендации по улучшению и оздоровлению условий труда:</w:t>
        </w:r>
        <w:r w:rsidR="004E66F9" w:rsidRPr="004E66F9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4E66F9" w:rsidRPr="004E66F9">
          <w:rPr>
            <w:i/>
            <w:u w:val="single"/>
          </w:rPr>
          <w:tab/>
          <w:t>   </w:t>
        </w:r>
        <w:r w:rsidR="004E66F9" w:rsidRPr="004E66F9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(СП 2.2.9.2510-09);</w:t>
        </w:r>
        <w:r w:rsidR="004E66F9" w:rsidRPr="004E66F9">
          <w:rPr>
            <w:i/>
            <w:u w:val="single"/>
          </w:rPr>
          <w:tab/>
          <w:t>   </w:t>
        </w:r>
        <w:r w:rsidR="004E66F9" w:rsidRPr="004E66F9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4E66F9" w:rsidRPr="004E66F9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4E66F9" w:rsidRPr="004E66F9">
          <w:rPr>
            <w:u w:val="single"/>
          </w:rPr>
          <w:t>18.10.2016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9E6341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9E6341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9E634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9E6341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9E6341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9E634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9E6341" w:rsidRPr="009E6341" w:rsidTr="009E634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6341" w:rsidRPr="009E6341" w:rsidRDefault="009E6341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E6341" w:rsidRPr="009E6341" w:rsidRDefault="009E634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6341" w:rsidRPr="009E6341" w:rsidRDefault="009E634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E6341" w:rsidRPr="009E6341" w:rsidRDefault="009E634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6341" w:rsidRPr="009E6341" w:rsidRDefault="009E6341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E6341" w:rsidRPr="009E6341" w:rsidRDefault="009E634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6341" w:rsidRPr="009E6341" w:rsidRDefault="009E6341" w:rsidP="004E51DC">
            <w:pPr>
              <w:pStyle w:val="a8"/>
            </w:pPr>
          </w:p>
        </w:tc>
      </w:tr>
      <w:tr w:rsidR="009E6341" w:rsidRPr="009E6341" w:rsidTr="009E634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E6341" w:rsidRPr="009E6341" w:rsidRDefault="009E6341" w:rsidP="004E51DC">
            <w:pPr>
              <w:pStyle w:val="a8"/>
              <w:rPr>
                <w:vertAlign w:val="superscript"/>
              </w:rPr>
            </w:pPr>
            <w:r w:rsidRPr="009E634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E6341" w:rsidRPr="009E6341" w:rsidRDefault="009E634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E6341" w:rsidRPr="009E6341" w:rsidRDefault="009E6341" w:rsidP="004E51DC">
            <w:pPr>
              <w:pStyle w:val="a8"/>
              <w:rPr>
                <w:vertAlign w:val="superscript"/>
              </w:rPr>
            </w:pPr>
            <w:r w:rsidRPr="009E634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E6341" w:rsidRPr="009E6341" w:rsidRDefault="009E634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E6341" w:rsidRPr="009E6341" w:rsidRDefault="009E6341" w:rsidP="004E51DC">
            <w:pPr>
              <w:pStyle w:val="a8"/>
              <w:rPr>
                <w:vertAlign w:val="superscript"/>
              </w:rPr>
            </w:pPr>
            <w:r w:rsidRPr="009E634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E6341" w:rsidRPr="009E6341" w:rsidRDefault="009E634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E6341" w:rsidRPr="009E6341" w:rsidRDefault="009E6341" w:rsidP="004E51DC">
            <w:pPr>
              <w:pStyle w:val="a8"/>
              <w:rPr>
                <w:vertAlign w:val="superscript"/>
              </w:rPr>
            </w:pPr>
            <w:r w:rsidRPr="009E6341">
              <w:rPr>
                <w:vertAlign w:val="superscript"/>
              </w:rPr>
              <w:t>(дата)</w:t>
            </w:r>
          </w:p>
        </w:tc>
      </w:tr>
      <w:tr w:rsidR="009E6341" w:rsidRPr="009E6341" w:rsidTr="009E634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6341" w:rsidRPr="009E6341" w:rsidRDefault="009E6341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E6341" w:rsidRPr="009E6341" w:rsidRDefault="009E634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6341" w:rsidRPr="009E6341" w:rsidRDefault="009E634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E6341" w:rsidRPr="009E6341" w:rsidRDefault="009E634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6341" w:rsidRPr="009E6341" w:rsidRDefault="009E6341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E6341" w:rsidRPr="009E6341" w:rsidRDefault="009E634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6341" w:rsidRPr="009E6341" w:rsidRDefault="009E6341" w:rsidP="004E51DC">
            <w:pPr>
              <w:pStyle w:val="a8"/>
            </w:pPr>
          </w:p>
        </w:tc>
      </w:tr>
      <w:tr w:rsidR="009E6341" w:rsidRPr="009E6341" w:rsidTr="009E634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E6341" w:rsidRPr="009E6341" w:rsidRDefault="009E6341" w:rsidP="004E51DC">
            <w:pPr>
              <w:pStyle w:val="a8"/>
              <w:rPr>
                <w:vertAlign w:val="superscript"/>
              </w:rPr>
            </w:pPr>
            <w:r w:rsidRPr="009E634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E6341" w:rsidRPr="009E6341" w:rsidRDefault="009E634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E6341" w:rsidRPr="009E6341" w:rsidRDefault="009E6341" w:rsidP="004E51DC">
            <w:pPr>
              <w:pStyle w:val="a8"/>
              <w:rPr>
                <w:vertAlign w:val="superscript"/>
              </w:rPr>
            </w:pPr>
            <w:r w:rsidRPr="009E634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E6341" w:rsidRPr="009E6341" w:rsidRDefault="009E634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E6341" w:rsidRPr="009E6341" w:rsidRDefault="009E6341" w:rsidP="004E51DC">
            <w:pPr>
              <w:pStyle w:val="a8"/>
              <w:rPr>
                <w:vertAlign w:val="superscript"/>
              </w:rPr>
            </w:pPr>
            <w:r w:rsidRPr="009E634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E6341" w:rsidRPr="009E6341" w:rsidRDefault="009E634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E6341" w:rsidRPr="009E6341" w:rsidRDefault="009E6341" w:rsidP="004E51DC">
            <w:pPr>
              <w:pStyle w:val="a8"/>
              <w:rPr>
                <w:vertAlign w:val="superscript"/>
              </w:rPr>
            </w:pPr>
            <w:r w:rsidRPr="009E6341">
              <w:rPr>
                <w:vertAlign w:val="superscript"/>
              </w:rPr>
              <w:t>(дата)</w:t>
            </w:r>
          </w:p>
        </w:tc>
      </w:tr>
      <w:tr w:rsidR="009E6341" w:rsidRPr="009E6341" w:rsidTr="009E634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6341" w:rsidRPr="009E6341" w:rsidRDefault="009E6341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E6341" w:rsidRPr="009E6341" w:rsidRDefault="009E634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6341" w:rsidRPr="009E6341" w:rsidRDefault="009E634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E6341" w:rsidRPr="009E6341" w:rsidRDefault="009E634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6341" w:rsidRPr="009E6341" w:rsidRDefault="009E6341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E6341" w:rsidRPr="009E6341" w:rsidRDefault="009E634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6341" w:rsidRPr="009E6341" w:rsidRDefault="009E6341" w:rsidP="004E51DC">
            <w:pPr>
              <w:pStyle w:val="a8"/>
            </w:pPr>
          </w:p>
        </w:tc>
      </w:tr>
      <w:tr w:rsidR="009E6341" w:rsidRPr="009E6341" w:rsidTr="009E634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E6341" w:rsidRPr="009E6341" w:rsidRDefault="009E6341" w:rsidP="004E51DC">
            <w:pPr>
              <w:pStyle w:val="a8"/>
              <w:rPr>
                <w:vertAlign w:val="superscript"/>
              </w:rPr>
            </w:pPr>
            <w:r w:rsidRPr="009E634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E6341" w:rsidRPr="009E6341" w:rsidRDefault="009E634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E6341" w:rsidRPr="009E6341" w:rsidRDefault="009E6341" w:rsidP="004E51DC">
            <w:pPr>
              <w:pStyle w:val="a8"/>
              <w:rPr>
                <w:vertAlign w:val="superscript"/>
              </w:rPr>
            </w:pPr>
            <w:r w:rsidRPr="009E634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E6341" w:rsidRPr="009E6341" w:rsidRDefault="009E634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E6341" w:rsidRPr="009E6341" w:rsidRDefault="009E6341" w:rsidP="004E51DC">
            <w:pPr>
              <w:pStyle w:val="a8"/>
              <w:rPr>
                <w:vertAlign w:val="superscript"/>
              </w:rPr>
            </w:pPr>
            <w:r w:rsidRPr="009E634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E6341" w:rsidRPr="009E6341" w:rsidRDefault="009E634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E6341" w:rsidRPr="009E6341" w:rsidRDefault="009E6341" w:rsidP="004E51DC">
            <w:pPr>
              <w:pStyle w:val="a8"/>
              <w:rPr>
                <w:vertAlign w:val="superscript"/>
              </w:rPr>
            </w:pPr>
            <w:r w:rsidRPr="009E6341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EF58F5" w:rsidTr="00EF58F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F58F5" w:rsidRDefault="00EF58F5" w:rsidP="003C5C39">
            <w:pPr>
              <w:pStyle w:val="a8"/>
            </w:pPr>
            <w:r w:rsidRPr="00EF58F5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EF58F5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F58F5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EF58F5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F58F5" w:rsidRDefault="00EF58F5" w:rsidP="003C5C39">
            <w:pPr>
              <w:pStyle w:val="a8"/>
            </w:pPr>
            <w:r w:rsidRPr="00EF58F5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EF58F5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F58F5" w:rsidRDefault="004E66F9" w:rsidP="003C5C39">
            <w:pPr>
              <w:pStyle w:val="a8"/>
            </w:pPr>
            <w:r>
              <w:t>18.10.2016</w:t>
            </w:r>
          </w:p>
        </w:tc>
      </w:tr>
      <w:tr w:rsidR="00EF07A3" w:rsidRPr="00EF58F5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EF58F5" w:rsidRDefault="00EF58F5" w:rsidP="003C5C39">
            <w:pPr>
              <w:pStyle w:val="a8"/>
              <w:rPr>
                <w:b/>
                <w:vertAlign w:val="superscript"/>
              </w:rPr>
            </w:pPr>
            <w:r w:rsidRPr="00EF58F5">
              <w:rPr>
                <w:vertAlign w:val="superscript"/>
              </w:rPr>
              <w:lastRenderedPageBreak/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EF58F5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EF58F5" w:rsidRDefault="00EF58F5" w:rsidP="00EF07A3">
            <w:pPr>
              <w:pStyle w:val="a8"/>
              <w:rPr>
                <w:b/>
                <w:vertAlign w:val="superscript"/>
              </w:rPr>
            </w:pPr>
            <w:r w:rsidRPr="00EF58F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EF58F5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EF58F5" w:rsidRDefault="00EF58F5" w:rsidP="00EF07A3">
            <w:pPr>
              <w:pStyle w:val="a8"/>
              <w:rPr>
                <w:b/>
                <w:vertAlign w:val="superscript"/>
              </w:rPr>
            </w:pPr>
            <w:r w:rsidRPr="00EF58F5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EF58F5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EF58F5" w:rsidRDefault="00EF58F5" w:rsidP="00EF07A3">
            <w:pPr>
              <w:pStyle w:val="a8"/>
              <w:rPr>
                <w:vertAlign w:val="superscript"/>
              </w:rPr>
            </w:pPr>
            <w:r w:rsidRPr="00EF58F5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9E634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9E6341" w:rsidP="004E51DC">
            <w:pPr>
              <w:pStyle w:val="a8"/>
            </w:pPr>
            <w:r>
              <w:t>Уварова Лилия Георгиевна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9E6341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58F5" w:rsidRDefault="00EF58F5" w:rsidP="0076042D">
      <w:pPr>
        <w:pStyle w:val="a9"/>
      </w:pPr>
      <w:r>
        <w:separator/>
      </w:r>
    </w:p>
  </w:endnote>
  <w:endnote w:type="continuationSeparator" w:id="0">
    <w:p w:rsidR="00EF58F5" w:rsidRDefault="00EF58F5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9E63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07143/054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DF0679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DF0679" w:rsidRPr="00C31869">
            <w:rPr>
              <w:rStyle w:val="ad"/>
              <w:sz w:val="20"/>
              <w:szCs w:val="20"/>
            </w:rPr>
            <w:fldChar w:fldCharType="separate"/>
          </w:r>
          <w:r w:rsidR="009E6341">
            <w:rPr>
              <w:rStyle w:val="ad"/>
              <w:noProof/>
              <w:sz w:val="20"/>
              <w:szCs w:val="20"/>
            </w:rPr>
            <w:t>1</w:t>
          </w:r>
          <w:r w:rsidR="00DF0679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E6341" w:rsidRPr="009E6341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58F5" w:rsidRDefault="00EF58F5" w:rsidP="0076042D">
      <w:pPr>
        <w:pStyle w:val="a9"/>
      </w:pPr>
      <w:r>
        <w:separator/>
      </w:r>
    </w:p>
  </w:footnote>
  <w:footnote w:type="continuationSeparator" w:id="0">
    <w:p w:rsidR="00EF58F5" w:rsidRDefault="00EF58F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Кабинет по лечебной физкультуре"/>
    <w:docVar w:name="class" w:val=" не определен "/>
    <w:docVar w:name="close_doc_flag" w:val="0"/>
    <w:docVar w:name="co_classes" w:val="   "/>
    <w:docVar w:name="codeok" w:val=" 23153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18.10.2016"/>
    <w:docVar w:name="gig_kut" w:val="3.2"/>
    <w:docVar w:name="hlp" w:val="3"/>
    <w:docVar w:name="izm_date" w:val="18.10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07143/054 "/>
    <w:docVar w:name="oborud" w:val=" Спортивный инвентарь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C7BA2B7F6A3F4C119C28F670A913D410"/>
    <w:docVar w:name="rm_id" w:val="269"/>
    <w:docVar w:name="rm_name" w:val="                                          "/>
    <w:docVar w:name="rm_number" w:val=" 07143/054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Да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Отсутствуют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СП 2.2.9.2510-09)"/>
    <w:docVar w:name="version" w:val="51"/>
  </w:docVars>
  <w:rsids>
    <w:rsidRoot w:val="006C187B"/>
    <w:rsid w:val="000024F1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947ED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4E66F9"/>
    <w:rsid w:val="00510595"/>
    <w:rsid w:val="00563E94"/>
    <w:rsid w:val="00576095"/>
    <w:rsid w:val="005A3A36"/>
    <w:rsid w:val="005B466C"/>
    <w:rsid w:val="005B7FE8"/>
    <w:rsid w:val="005C0A9A"/>
    <w:rsid w:val="005F6B08"/>
    <w:rsid w:val="0069682B"/>
    <w:rsid w:val="006C187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67790"/>
    <w:rsid w:val="0098630F"/>
    <w:rsid w:val="009E6341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03F4A"/>
    <w:rsid w:val="00C31869"/>
    <w:rsid w:val="00CE3307"/>
    <w:rsid w:val="00D76DF8"/>
    <w:rsid w:val="00DB1272"/>
    <w:rsid w:val="00DB5302"/>
    <w:rsid w:val="00DD6B1F"/>
    <w:rsid w:val="00DF0679"/>
    <w:rsid w:val="00E124F4"/>
    <w:rsid w:val="00E36337"/>
    <w:rsid w:val="00E43EDA"/>
    <w:rsid w:val="00EB72AD"/>
    <w:rsid w:val="00EC37A1"/>
    <w:rsid w:val="00EF07A3"/>
    <w:rsid w:val="00EF3DC4"/>
    <w:rsid w:val="00EF58F5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1</TotalTime>
  <Pages>3</Pages>
  <Words>798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2016-10-18T08:38:00Z</dcterms:created>
  <dcterms:modified xsi:type="dcterms:W3CDTF">2016-10-18T09:25:00Z</dcterms:modified>
</cp:coreProperties>
</file>